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0F2C8E3A" w:rsidR="004934E0" w:rsidRPr="00C04CFA" w:rsidRDefault="00167206" w:rsidP="008E7D27">
      <w:pPr>
        <w:keepNext/>
        <w:tabs>
          <w:tab w:val="right" w:pos="9638"/>
        </w:tabs>
        <w:spacing w:before="120" w:after="120" w:line="360" w:lineRule="auto"/>
        <w:rPr>
          <w:b/>
          <w:bCs/>
          <w:sz w:val="22"/>
          <w:szCs w:val="22"/>
        </w:rPr>
      </w:pPr>
      <w:r>
        <w:rPr>
          <w:b/>
          <w:noProof/>
          <w:sz w:val="24"/>
        </w:rPr>
        <w:t>SA3</w:t>
      </w:r>
      <w:r w:rsidR="00D900F2">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D900F2">
        <w:rPr>
          <w:b/>
          <w:bCs/>
          <w:sz w:val="22"/>
          <w:szCs w:val="22"/>
        </w:rPr>
        <w:t>343</w:t>
      </w:r>
    </w:p>
    <w:p w14:paraId="7157F9DD" w14:textId="148B7883" w:rsidR="004934E0" w:rsidRPr="00C04CFA" w:rsidRDefault="00D900F2" w:rsidP="008E7D27">
      <w:pPr>
        <w:keepNext/>
        <w:pBdr>
          <w:bottom w:val="single" w:sz="6" w:space="0" w:color="auto"/>
        </w:pBdr>
        <w:tabs>
          <w:tab w:val="right" w:pos="9638"/>
        </w:tabs>
        <w:spacing w:before="120" w:after="120" w:line="360" w:lineRule="auto"/>
        <w:rPr>
          <w:b/>
          <w:bCs/>
          <w:sz w:val="22"/>
          <w:szCs w:val="22"/>
        </w:rPr>
      </w:pPr>
      <w:r w:rsidRPr="00D900F2">
        <w:rPr>
          <w:b/>
          <w:noProof/>
          <w:sz w:val="24"/>
        </w:rPr>
        <w:t>July 15-18, 2025, Florence (Italy)</w:t>
      </w:r>
      <w:r w:rsidR="00643D90" w:rsidRPr="00A81894">
        <w:rPr>
          <w:b/>
          <w:noProof/>
          <w:sz w:val="24"/>
        </w:rPr>
        <w:tab/>
      </w:r>
    </w:p>
    <w:p w14:paraId="06E38623" w14:textId="72D7899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2555DC32"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D900F2">
        <w:rPr>
          <w:b/>
          <w:sz w:val="22"/>
          <w:szCs w:val="22"/>
        </w:rPr>
        <w:t xml:space="preserve">#14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E10207">
        <w:rPr>
          <w:b/>
          <w:sz w:val="22"/>
          <w:szCs w:val="22"/>
        </w:rPr>
        <w:t>X</w:t>
      </w:r>
      <w:r w:rsidR="00EE3061">
        <w:rPr>
          <w:b/>
          <w:sz w:val="22"/>
          <w:szCs w:val="22"/>
        </w:rPr>
        <w:t>II</w:t>
      </w:r>
      <w:r w:rsidR="00641E71">
        <w:rPr>
          <w:b/>
          <w:sz w:val="22"/>
          <w:szCs w:val="22"/>
        </w:rPr>
        <w:t xml:space="preserve"> </w:t>
      </w:r>
      <w:r w:rsidR="00B236FD">
        <w:rPr>
          <w:b/>
          <w:sz w:val="22"/>
          <w:szCs w:val="22"/>
        </w:rPr>
        <w:t xml:space="preserve">– </w:t>
      </w:r>
      <w:r w:rsidR="00D35DD5">
        <w:rPr>
          <w:b/>
          <w:sz w:val="22"/>
          <w:szCs w:val="22"/>
        </w:rPr>
        <w:t xml:space="preserve">RCS to </w:t>
      </w:r>
      <w:r w:rsidR="0002654F">
        <w:rPr>
          <w:b/>
          <w:sz w:val="22"/>
          <w:szCs w:val="22"/>
        </w:rPr>
        <w:t>M</w:t>
      </w:r>
      <w:r w:rsidR="00D35DD5">
        <w:rPr>
          <w:b/>
          <w:sz w:val="22"/>
          <w:szCs w:val="22"/>
        </w:rPr>
        <w:t>MS at the terminating end</w:t>
      </w:r>
      <w:r w:rsidR="00641E71">
        <w:rPr>
          <w:b/>
          <w:sz w:val="22"/>
          <w:szCs w:val="22"/>
        </w:rPr>
        <w:t xml:space="preserve"> </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66523C1D"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900F2">
        <w:rPr>
          <w:b/>
          <w:sz w:val="22"/>
          <w:szCs w:val="22"/>
        </w:rPr>
        <w:t>10</w:t>
      </w:r>
    </w:p>
    <w:p w14:paraId="51B826EF" w14:textId="1F19C6D6"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D900F2">
        <w:rPr>
          <w:b/>
          <w:sz w:val="22"/>
          <w:szCs w:val="22"/>
        </w:rPr>
        <w:t>-GUIDE</w:t>
      </w:r>
    </w:p>
    <w:p w14:paraId="121707F7" w14:textId="0BAEA543"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D35DD5">
        <w:rPr>
          <w:rFonts w:ascii="Arial" w:hAnsi="Arial" w:cs="Arial"/>
          <w:i/>
          <w:sz w:val="18"/>
          <w:szCs w:val="18"/>
        </w:rPr>
        <w:t xml:space="preserve">for RCS to SMS interworking that happens at the </w:t>
      </w:r>
      <w:r w:rsidR="00D900F2">
        <w:rPr>
          <w:rFonts w:ascii="Arial" w:hAnsi="Arial" w:cs="Arial"/>
          <w:i/>
          <w:sz w:val="18"/>
          <w:szCs w:val="18"/>
        </w:rPr>
        <w:t xml:space="preserve">originating </w:t>
      </w:r>
      <w:r w:rsidR="00D35DD5">
        <w:rPr>
          <w:rFonts w:ascii="Arial" w:hAnsi="Arial" w:cs="Arial"/>
          <w:i/>
          <w:sz w:val="18"/>
          <w:szCs w:val="18"/>
        </w:rPr>
        <w:t>end.</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11C3B84A"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D35DD5">
        <w:rPr>
          <w:bCs/>
          <w:sz w:val="22"/>
          <w:szCs w:val="22"/>
        </w:rPr>
        <w:t xml:space="preserve">RCS to </w:t>
      </w:r>
      <w:r w:rsidR="0002654F">
        <w:rPr>
          <w:bCs/>
          <w:sz w:val="22"/>
          <w:szCs w:val="22"/>
        </w:rPr>
        <w:t>MMS</w:t>
      </w:r>
      <w:r w:rsidR="00D35DD5">
        <w:rPr>
          <w:bCs/>
          <w:sz w:val="22"/>
          <w:szCs w:val="22"/>
        </w:rPr>
        <w:t xml:space="preserve"> interworking at the </w:t>
      </w:r>
      <w:r w:rsidR="00D900F2">
        <w:rPr>
          <w:bCs/>
          <w:sz w:val="22"/>
          <w:szCs w:val="22"/>
        </w:rPr>
        <w:t>originating</w:t>
      </w:r>
      <w:r w:rsidR="00D35DD5">
        <w:rPr>
          <w:bCs/>
          <w:sz w:val="22"/>
          <w:szCs w:val="22"/>
        </w:rPr>
        <w:t xml:space="preserve"> end.</w:t>
      </w:r>
    </w:p>
    <w:p w14:paraId="20F34AF4" w14:textId="57405F4E" w:rsidR="006242D5" w:rsidRDefault="006242D5" w:rsidP="006242D5">
      <w:pPr>
        <w:tabs>
          <w:tab w:val="left" w:pos="2660"/>
        </w:tabs>
        <w:jc w:val="both"/>
        <w:rPr>
          <w:bCs/>
          <w:sz w:val="32"/>
          <w:szCs w:val="32"/>
        </w:rPr>
      </w:pPr>
      <w:r w:rsidRPr="009B185C">
        <w:rPr>
          <w:bCs/>
          <w:sz w:val="32"/>
          <w:szCs w:val="32"/>
        </w:rPr>
        <w:t>*** Related text from the previous pCR ****</w:t>
      </w:r>
    </w:p>
    <w:p w14:paraId="308F4882" w14:textId="77777777" w:rsidR="006242D5" w:rsidRPr="004D3578" w:rsidRDefault="006242D5" w:rsidP="006242D5">
      <w:pPr>
        <w:pStyle w:val="Heading1"/>
      </w:pPr>
      <w:r>
        <w:t>1</w:t>
      </w:r>
      <w:r>
        <w:tab/>
      </w:r>
      <w:r w:rsidRPr="004D3578">
        <w:t>Scope</w:t>
      </w:r>
    </w:p>
    <w:p w14:paraId="03DD8337" w14:textId="77777777" w:rsidR="006242D5" w:rsidRDefault="006242D5" w:rsidP="006242D5">
      <w:pPr>
        <w:tabs>
          <w:tab w:val="left" w:pos="2660"/>
        </w:tabs>
        <w:jc w:val="both"/>
        <w:rPr>
          <w:bCs/>
          <w:sz w:val="22"/>
          <w:szCs w:val="22"/>
        </w:rPr>
      </w:pPr>
    </w:p>
    <w:p w14:paraId="63FF7C3E" w14:textId="77777777" w:rsidR="006242D5" w:rsidRPr="004D3578" w:rsidRDefault="006242D5" w:rsidP="006242D5">
      <w:pPr>
        <w:pStyle w:val="Heading1"/>
      </w:pPr>
      <w:bookmarkStart w:id="0" w:name="_Toc174041539"/>
      <w:r w:rsidRPr="004D3578">
        <w:t>2</w:t>
      </w:r>
      <w:r w:rsidRPr="004D3578">
        <w:tab/>
        <w:t>References</w:t>
      </w:r>
      <w:bookmarkEnd w:id="0"/>
    </w:p>
    <w:p w14:paraId="5B4E3741" w14:textId="77777777" w:rsidR="006242D5" w:rsidRDefault="006242D5" w:rsidP="006242D5">
      <w:pPr>
        <w:tabs>
          <w:tab w:val="left" w:pos="2660"/>
        </w:tabs>
        <w:jc w:val="both"/>
        <w:rPr>
          <w:bCs/>
          <w:sz w:val="22"/>
          <w:szCs w:val="22"/>
        </w:rPr>
      </w:pPr>
    </w:p>
    <w:p w14:paraId="62AAA58F" w14:textId="77777777" w:rsidR="006242D5" w:rsidRPr="004D3578" w:rsidRDefault="006242D5" w:rsidP="006242D5">
      <w:pPr>
        <w:pStyle w:val="Heading1"/>
      </w:pPr>
      <w:bookmarkStart w:id="1" w:name="_Toc174041540"/>
      <w:r w:rsidRPr="004D3578">
        <w:t>3</w:t>
      </w:r>
      <w:r w:rsidRPr="004D3578">
        <w:tab/>
        <w:t>Definitions</w:t>
      </w:r>
      <w:r>
        <w:t xml:space="preserve"> of terms, symbols and abbreviations</w:t>
      </w:r>
      <w:bookmarkEnd w:id="1"/>
    </w:p>
    <w:p w14:paraId="479E3CD6" w14:textId="77777777" w:rsidR="006242D5" w:rsidRDefault="006242D5" w:rsidP="006242D5">
      <w:pPr>
        <w:tabs>
          <w:tab w:val="left" w:pos="2660"/>
        </w:tabs>
        <w:jc w:val="both"/>
        <w:rPr>
          <w:b/>
          <w:sz w:val="36"/>
          <w:szCs w:val="36"/>
        </w:rPr>
      </w:pPr>
    </w:p>
    <w:p w14:paraId="1C90A813" w14:textId="77777777" w:rsidR="006242D5" w:rsidRDefault="006242D5" w:rsidP="006242D5">
      <w:pPr>
        <w:pStyle w:val="Heading1"/>
      </w:pPr>
      <w:bookmarkStart w:id="2" w:name="_Toc174041544"/>
      <w:r>
        <w:lastRenderedPageBreak/>
        <w:t>4</w:t>
      </w:r>
      <w:r>
        <w:tab/>
        <w:t>Illustration of LI for IMS-based RCS</w:t>
      </w:r>
      <w:bookmarkEnd w:id="2"/>
    </w:p>
    <w:p w14:paraId="748C9B91" w14:textId="77777777" w:rsidR="006242D5" w:rsidRDefault="006242D5" w:rsidP="006242D5">
      <w:pPr>
        <w:pStyle w:val="Heading2"/>
      </w:pPr>
      <w:r>
        <w:t>4.1</w:t>
      </w:r>
      <w:r>
        <w:tab/>
        <w:t>Overview</w:t>
      </w:r>
    </w:p>
    <w:p w14:paraId="5139127E" w14:textId="77777777" w:rsidR="006242D5" w:rsidRDefault="006242D5" w:rsidP="006242D5">
      <w:pPr>
        <w:pStyle w:val="Heading2"/>
      </w:pPr>
      <w:r>
        <w:t>4.2</w:t>
      </w:r>
      <w:r>
        <w:tab/>
        <w:t>RCS topology scenarios</w:t>
      </w:r>
    </w:p>
    <w:p w14:paraId="15875FB1" w14:textId="77777777" w:rsidR="006242D5" w:rsidRDefault="006242D5" w:rsidP="006242D5">
      <w:pPr>
        <w:pStyle w:val="Heading3"/>
      </w:pPr>
      <w:r>
        <w:t>4.2.1</w:t>
      </w:r>
      <w:r>
        <w:tab/>
        <w:t>General</w:t>
      </w:r>
    </w:p>
    <w:p w14:paraId="056EBCB5" w14:textId="77777777" w:rsidR="006242D5" w:rsidRDefault="006242D5" w:rsidP="006242D5">
      <w:pPr>
        <w:pStyle w:val="Heading3"/>
      </w:pPr>
      <w:r>
        <w:t>4.2.2</w:t>
      </w:r>
      <w:r>
        <w:tab/>
        <w:t>Few conventions used</w:t>
      </w:r>
    </w:p>
    <w:p w14:paraId="044A1019" w14:textId="77777777" w:rsidR="006242D5" w:rsidRDefault="006242D5" w:rsidP="006242D5">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2858463B" w14:textId="77777777" w:rsidR="006242D5" w:rsidRDefault="006242D5" w:rsidP="006242D5">
      <w:r>
        <w:t xml:space="preserve">The figure 4.2.2-1 shows some of the conventions used within the topology drawings (in a general way): </w:t>
      </w:r>
    </w:p>
    <w:p w14:paraId="5D8B1348" w14:textId="77777777" w:rsidR="006242D5" w:rsidRDefault="006242D5" w:rsidP="006242D5">
      <w:r>
        <w:object w:dxaOrig="14364" w:dyaOrig="6181" w14:anchorId="17D9F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994" r:id="rId9"/>
        </w:object>
      </w:r>
    </w:p>
    <w:p w14:paraId="3B6FA6CB" w14:textId="77777777" w:rsidR="006242D5" w:rsidRDefault="006242D5" w:rsidP="006242D5">
      <w:pPr>
        <w:pStyle w:val="Caption"/>
        <w:jc w:val="center"/>
      </w:pPr>
      <w:r>
        <w:t>Figure 4.2.2-1: Few conventions used within the drawings</w:t>
      </w:r>
    </w:p>
    <w:p w14:paraId="455E9A54" w14:textId="77777777" w:rsidR="006242D5" w:rsidRDefault="006242D5" w:rsidP="006242D5">
      <w:pPr>
        <w:pStyle w:val="Heading3"/>
      </w:pPr>
      <w:r>
        <w:t>4.2.3</w:t>
      </w:r>
      <w:r>
        <w:tab/>
        <w:t xml:space="preserve">RCS servers in CSP domain </w:t>
      </w:r>
    </w:p>
    <w:p w14:paraId="59536786" w14:textId="77777777" w:rsidR="006242D5" w:rsidRDefault="006242D5" w:rsidP="006242D5">
      <w:pPr>
        <w:pStyle w:val="Heading3"/>
      </w:pPr>
      <w:r>
        <w:t>4.2</w:t>
      </w:r>
      <w:r w:rsidRPr="00720C14">
        <w:t>.</w:t>
      </w:r>
      <w:r>
        <w:t>4</w:t>
      </w:r>
      <w:r w:rsidRPr="00720C14">
        <w:tab/>
      </w:r>
      <w:r>
        <w:t>Third party RCS service providers</w:t>
      </w:r>
    </w:p>
    <w:p w14:paraId="6FB765CE" w14:textId="77777777" w:rsidR="006242D5" w:rsidRDefault="006242D5" w:rsidP="006242D5">
      <w:pPr>
        <w:pStyle w:val="Heading3"/>
      </w:pPr>
      <w:r>
        <w:t>4.2.5</w:t>
      </w:r>
      <w:r>
        <w:tab/>
        <w:t>Hybrid cases</w:t>
      </w:r>
    </w:p>
    <w:p w14:paraId="69C97FC7" w14:textId="77777777" w:rsidR="006242D5" w:rsidRDefault="006242D5" w:rsidP="006242D5">
      <w:pPr>
        <w:pStyle w:val="Heading3"/>
      </w:pPr>
      <w:r>
        <w:t>4.2.6</w:t>
      </w:r>
      <w:r>
        <w:tab/>
        <w:t>RCS interworking with SMS</w:t>
      </w:r>
    </w:p>
    <w:p w14:paraId="7F2FC819" w14:textId="77777777" w:rsidR="006242D5" w:rsidRDefault="006242D5" w:rsidP="006242D5">
      <w:pPr>
        <w:pStyle w:val="Heading3"/>
      </w:pPr>
      <w:r>
        <w:t>4.2.7</w:t>
      </w:r>
      <w:r>
        <w:tab/>
        <w:t>RCS interworking with MMS</w:t>
      </w:r>
    </w:p>
    <w:p w14:paraId="671C57D9" w14:textId="77777777" w:rsidR="006242D5" w:rsidRDefault="006242D5" w:rsidP="006242D5">
      <w:pPr>
        <w:pStyle w:val="Heading4"/>
      </w:pPr>
      <w:r>
        <w:t>4.2.7.1</w:t>
      </w:r>
      <w:r>
        <w:tab/>
        <w:t>General</w:t>
      </w:r>
    </w:p>
    <w:p w14:paraId="47C91261" w14:textId="77777777" w:rsidR="006242D5" w:rsidRDefault="006242D5" w:rsidP="006242D5">
      <w:pPr>
        <w:pStyle w:val="Heading4"/>
      </w:pPr>
      <w:r>
        <w:t>4.2.7.2</w:t>
      </w:r>
      <w:r>
        <w:tab/>
        <w:t>CPM interworking function at the terminating end</w:t>
      </w:r>
    </w:p>
    <w:p w14:paraId="41BE978F" w14:textId="77777777" w:rsidR="006242D5" w:rsidRPr="006242D5" w:rsidRDefault="006242D5" w:rsidP="006242D5"/>
    <w:p w14:paraId="4C1C9292" w14:textId="77777777" w:rsidR="006242D5" w:rsidRPr="006242D5" w:rsidRDefault="006242D5" w:rsidP="006242D5"/>
    <w:p w14:paraId="6A74A48F" w14:textId="77777777" w:rsidR="006242D5" w:rsidRDefault="006242D5" w:rsidP="00B236FD">
      <w:pPr>
        <w:tabs>
          <w:tab w:val="left" w:pos="2660"/>
        </w:tabs>
        <w:jc w:val="both"/>
        <w:rPr>
          <w:bCs/>
          <w:sz w:val="22"/>
          <w:szCs w:val="22"/>
        </w:rPr>
      </w:pPr>
    </w:p>
    <w:p w14:paraId="539D5D62" w14:textId="77777777" w:rsidR="0089041D" w:rsidRPr="006F47A4" w:rsidRDefault="0089041D" w:rsidP="0089041D">
      <w:pPr>
        <w:tabs>
          <w:tab w:val="left" w:pos="2660"/>
        </w:tabs>
        <w:jc w:val="both"/>
        <w:rPr>
          <w:b/>
          <w:sz w:val="40"/>
          <w:szCs w:val="40"/>
        </w:rPr>
      </w:pPr>
      <w:r w:rsidRPr="006F47A4">
        <w:rPr>
          <w:b/>
          <w:sz w:val="40"/>
          <w:szCs w:val="40"/>
        </w:rPr>
        <w:t>DISCUSSION</w:t>
      </w:r>
    </w:p>
    <w:p w14:paraId="5714482D" w14:textId="6837E685" w:rsidR="0089041D" w:rsidRDefault="0089041D" w:rsidP="0089041D">
      <w:r>
        <w:t>The target non-local ID scenarios are not illustrated here since the form of</w:t>
      </w:r>
      <w:r w:rsidR="009377CA">
        <w:t xml:space="preserve"> </w:t>
      </w:r>
      <w:r>
        <w:t xml:space="preserve">messages received at the two ends are different. For example, if the originating user is a target non-local ID for RCS in </w:t>
      </w:r>
      <w:r w:rsidR="00B02C38">
        <w:t xml:space="preserve">MMS </w:t>
      </w:r>
      <w:r>
        <w:t xml:space="preserve">domain B that does not provide RCS, the LI for that target non-local ID for RCS </w:t>
      </w:r>
      <w:r w:rsidR="00DA149F">
        <w:t xml:space="preserve">does not really apply. </w:t>
      </w:r>
      <w:r>
        <w:t xml:space="preserve">If the originating user is a target non-local ID for messaging (i.e. other than RCS), then such LI details are outside the scope of the present document. </w:t>
      </w:r>
    </w:p>
    <w:p w14:paraId="4021BC71" w14:textId="63E98856" w:rsidR="0089041D" w:rsidRDefault="0089041D" w:rsidP="0089041D">
      <w:r>
        <w:t>Likewise, if the terminating user is a target non-local ID in the originating network</w:t>
      </w:r>
      <w:r w:rsidR="00B02C38">
        <w:t xml:space="preserve"> domain</w:t>
      </w:r>
      <w:r>
        <w:t>, the case is outside the scope of the present document as it is questionable whether the user can become target non-local ID for a service that is not supported by that user or the network the user is served with.</w:t>
      </w:r>
      <w:r w:rsidR="009377CA">
        <w:t xml:space="preserve"> </w:t>
      </w:r>
    </w:p>
    <w:p w14:paraId="69470993" w14:textId="77777777" w:rsidR="0089041D" w:rsidRDefault="0089041D" w:rsidP="0089041D">
      <w:pPr>
        <w:tabs>
          <w:tab w:val="left" w:pos="2660"/>
        </w:tabs>
        <w:jc w:val="both"/>
        <w:rPr>
          <w:bCs/>
          <w:sz w:val="22"/>
          <w:szCs w:val="22"/>
        </w:rPr>
      </w:pPr>
      <w:r>
        <w:rPr>
          <w:bCs/>
          <w:sz w:val="22"/>
          <w:szCs w:val="22"/>
        </w:rPr>
        <w:t xml:space="preserve">The following (as an example) is not in the illustrations: </w:t>
      </w:r>
    </w:p>
    <w:p w14:paraId="65473407" w14:textId="29BAE68F" w:rsidR="0089041D" w:rsidRDefault="00B02C38" w:rsidP="0089041D">
      <w:pPr>
        <w:tabs>
          <w:tab w:val="left" w:pos="2660"/>
        </w:tabs>
        <w:jc w:val="both"/>
        <w:rPr>
          <w:bCs/>
          <w:sz w:val="22"/>
          <w:szCs w:val="22"/>
        </w:rPr>
      </w:pPr>
      <w:r>
        <w:object w:dxaOrig="24228" w:dyaOrig="7620" w14:anchorId="7137FAD4">
          <v:shape id="_x0000_i1026" type="#_x0000_t75" style="width:480.85pt;height:151.3pt" o:ole="">
            <v:imagedata r:id="rId10" o:title=""/>
          </v:shape>
          <o:OLEObject Type="Embed" ProgID="Visio.Drawing.15" ShapeID="_x0000_i1026" DrawAspect="Content" ObjectID="_1813061995" r:id="rId11"/>
        </w:object>
      </w:r>
    </w:p>
    <w:p w14:paraId="4C82B0F3" w14:textId="77782753" w:rsidR="00DB76A2" w:rsidRDefault="00DB76A2" w:rsidP="00E10207">
      <w:pPr>
        <w:pStyle w:val="Heading6"/>
        <w:rPr>
          <w:b/>
          <w:sz w:val="36"/>
          <w:szCs w:val="36"/>
        </w:rPr>
      </w:pPr>
      <w:r>
        <w:rPr>
          <w:b/>
          <w:sz w:val="36"/>
          <w:szCs w:val="36"/>
        </w:rPr>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0A433A6A" w14:textId="520AE090" w:rsidR="00365E05" w:rsidRDefault="00365E05" w:rsidP="00365E05">
      <w:pPr>
        <w:pStyle w:val="Heading4"/>
      </w:pPr>
      <w:r>
        <w:t>4.2.</w:t>
      </w:r>
      <w:r w:rsidR="00926E59">
        <w:t>7</w:t>
      </w:r>
      <w:r>
        <w:t>.</w:t>
      </w:r>
      <w:r w:rsidR="00C82D47">
        <w:t>3</w:t>
      </w:r>
      <w:r>
        <w:tab/>
      </w:r>
      <w:r w:rsidR="004D35C5">
        <w:t>CPM interworking function at</w:t>
      </w:r>
      <w:r>
        <w:t xml:space="preserve"> the </w:t>
      </w:r>
      <w:r w:rsidR="00C82D47">
        <w:t>originating</w:t>
      </w:r>
      <w:r>
        <w:t xml:space="preserve"> </w:t>
      </w:r>
      <w:r w:rsidR="004B4ACB">
        <w:t>end</w:t>
      </w:r>
    </w:p>
    <w:p w14:paraId="3FE3FB86" w14:textId="303B68AD" w:rsidR="002B4271" w:rsidRDefault="002B4271" w:rsidP="00830ED3">
      <w:pPr>
        <w:pStyle w:val="Heading5"/>
      </w:pPr>
      <w:r>
        <w:t>4.2.</w:t>
      </w:r>
      <w:r w:rsidR="00926E59">
        <w:t>7</w:t>
      </w:r>
      <w:r>
        <w:t>.</w:t>
      </w:r>
      <w:r w:rsidR="00C82D47">
        <w:t>3</w:t>
      </w:r>
      <w:r>
        <w:t>.1</w:t>
      </w:r>
      <w:r>
        <w:tab/>
        <w:t>General</w:t>
      </w:r>
    </w:p>
    <w:p w14:paraId="4445E69D" w14:textId="02241222" w:rsidR="00886053" w:rsidRDefault="00C92D17" w:rsidP="002B4271">
      <w:r>
        <w:t xml:space="preserve">This clause illustrates the scenarios of RCS to </w:t>
      </w:r>
      <w:r w:rsidR="00926E59">
        <w:t>M</w:t>
      </w:r>
      <w:r>
        <w:t xml:space="preserve">MS interworking at the </w:t>
      </w:r>
      <w:r w:rsidR="00C82D47">
        <w:t>originating</w:t>
      </w:r>
      <w:r>
        <w:t xml:space="preserve"> end</w:t>
      </w:r>
      <w:r w:rsidR="00926E59">
        <w:t>.</w:t>
      </w:r>
    </w:p>
    <w:p w14:paraId="18F3304E" w14:textId="3CD854DB" w:rsidR="00C92D17" w:rsidRDefault="00C92D17" w:rsidP="002B4271">
      <w:r>
        <w:t>The scenarios illustrate the following:</w:t>
      </w:r>
    </w:p>
    <w:p w14:paraId="0CCDD256" w14:textId="523C195F" w:rsidR="00886053" w:rsidRDefault="00886053" w:rsidP="00886053">
      <w:pPr>
        <w:pStyle w:val="B1"/>
        <w:numPr>
          <w:ilvl w:val="0"/>
          <w:numId w:val="21"/>
        </w:numPr>
      </w:pPr>
      <w:r>
        <w:t>Originating RCS serve</w:t>
      </w:r>
      <w:r w:rsidR="00C92D17">
        <w:t>r</w:t>
      </w:r>
      <w:r>
        <w:t xml:space="preserve"> is in </w:t>
      </w:r>
      <w:r w:rsidR="00C92D17">
        <w:t xml:space="preserve">the </w:t>
      </w:r>
      <w:r>
        <w:t>CSP domain.</w:t>
      </w:r>
    </w:p>
    <w:p w14:paraId="64FA827C" w14:textId="66A62AC0" w:rsidR="002B4271" w:rsidRDefault="00886053" w:rsidP="00886053">
      <w:pPr>
        <w:pStyle w:val="B1"/>
        <w:numPr>
          <w:ilvl w:val="0"/>
          <w:numId w:val="21"/>
        </w:numPr>
      </w:pPr>
      <w:r>
        <w:t>Originating</w:t>
      </w:r>
      <w:r w:rsidR="00641E71">
        <w:t xml:space="preserve"> </w:t>
      </w:r>
      <w:r>
        <w:t>RCS server is in third party RCS service provider domain.</w:t>
      </w:r>
    </w:p>
    <w:p w14:paraId="18C23096" w14:textId="0FC2EE68" w:rsidR="00886053" w:rsidRDefault="00886053" w:rsidP="002B4271">
      <w:r>
        <w:t xml:space="preserve">When the originating RCS server is in third party RCS service provider domain, the case 2 illustrated in clause 4.2.5.2 (hybrid case) are considered. However, </w:t>
      </w:r>
      <w:r w:rsidR="00AB5B58">
        <w:t>other cases</w:t>
      </w:r>
      <w:r>
        <w:t xml:space="preserve"> can be applicable too.</w:t>
      </w:r>
    </w:p>
    <w:p w14:paraId="58A5F421" w14:textId="4440B96A" w:rsidR="00AB5B58" w:rsidRDefault="00AB5B58" w:rsidP="002B4271">
      <w:r>
        <w:t>Since the RCS to MMS interworking happens in the originating domain, the terminating domain is shown as MMS domain rather than a CSP domain. The illustrative examples of MMS LI are shown in TR 33.929-8 [16].</w:t>
      </w:r>
    </w:p>
    <w:p w14:paraId="6F8C5468" w14:textId="0215E2BD" w:rsidR="008F5349" w:rsidRDefault="008F5349" w:rsidP="00830ED3">
      <w:pPr>
        <w:pStyle w:val="Heading5"/>
      </w:pPr>
      <w:r>
        <w:t>4.2.</w:t>
      </w:r>
      <w:r w:rsidR="001A1F71">
        <w:t>7</w:t>
      </w:r>
      <w:r>
        <w:t>.</w:t>
      </w:r>
      <w:r w:rsidR="00C82D47">
        <w:t>3</w:t>
      </w:r>
      <w:r>
        <w:t>.</w:t>
      </w:r>
      <w:r w:rsidR="00C82D47">
        <w:t>2</w:t>
      </w:r>
      <w:r>
        <w:tab/>
      </w:r>
      <w:r w:rsidR="001A1F71">
        <w:t>Originating RCS user is in CSP domain</w:t>
      </w:r>
    </w:p>
    <w:p w14:paraId="758F0B12" w14:textId="1CA82E3A" w:rsidR="008F5349" w:rsidRDefault="008F5349" w:rsidP="008F5349">
      <w:pPr>
        <w:pStyle w:val="NO"/>
        <w:ind w:left="0" w:firstLine="0"/>
      </w:pPr>
      <w:r>
        <w:t>The figure 4.2.</w:t>
      </w:r>
      <w:r w:rsidR="001A1F71">
        <w:t>7</w:t>
      </w:r>
      <w:r>
        <w:t>.</w:t>
      </w:r>
      <w:r w:rsidR="00C82D47">
        <w:t>3</w:t>
      </w:r>
      <w:r>
        <w:t>.</w:t>
      </w:r>
      <w:r w:rsidR="00C82D47">
        <w:t>2</w:t>
      </w:r>
      <w:r>
        <w:t xml:space="preserve">-1 illustrates a case </w:t>
      </w:r>
      <w:r w:rsidR="00830ED3">
        <w:t xml:space="preserve">of </w:t>
      </w:r>
      <w:r w:rsidR="001A1F71">
        <w:t>RCS to MMS interworking</w:t>
      </w:r>
      <w:r w:rsidR="00830ED3">
        <w:t xml:space="preserve"> </w:t>
      </w:r>
      <w:r>
        <w:t>where User (A) is a target</w:t>
      </w:r>
      <w:r w:rsidR="00AB5B58">
        <w:t xml:space="preserve"> for RCS</w:t>
      </w:r>
      <w:r>
        <w:t xml:space="preserve"> in the CSP domain A and User (B) is a target </w:t>
      </w:r>
      <w:r w:rsidR="001A1F71">
        <w:t xml:space="preserve">for </w:t>
      </w:r>
      <w:r w:rsidR="00C82D47">
        <w:t>messaging (MMS)</w:t>
      </w:r>
      <w:r w:rsidR="001A1F71">
        <w:t xml:space="preserve"> and messaging </w:t>
      </w:r>
      <w:r>
        <w:t xml:space="preserve">in the </w:t>
      </w:r>
      <w:r w:rsidR="00AB5B58">
        <w:t xml:space="preserve">MMS </w:t>
      </w:r>
      <w:r>
        <w:t>domain B.</w:t>
      </w:r>
    </w:p>
    <w:p w14:paraId="0BA8A3F5" w14:textId="6A228DB3" w:rsidR="008F5349" w:rsidRDefault="0089041D" w:rsidP="008F5349">
      <w:pPr>
        <w:pStyle w:val="NO"/>
        <w:ind w:left="0" w:firstLine="0"/>
      </w:pPr>
      <w:r>
        <w:object w:dxaOrig="24228" w:dyaOrig="6660" w14:anchorId="0F33B196">
          <v:shape id="_x0000_i1027" type="#_x0000_t75" style="width:480.85pt;height:132pt" o:ole="">
            <v:imagedata r:id="rId12" o:title=""/>
          </v:shape>
          <o:OLEObject Type="Embed" ProgID="Visio.Drawing.15" ShapeID="_x0000_i1027" DrawAspect="Content" ObjectID="_1813061996" r:id="rId13"/>
        </w:object>
      </w:r>
    </w:p>
    <w:p w14:paraId="18AA250B" w14:textId="7B021813" w:rsidR="008F5349" w:rsidRDefault="008F5349" w:rsidP="00201A9F">
      <w:pPr>
        <w:pStyle w:val="Caption"/>
        <w:jc w:val="center"/>
      </w:pPr>
      <w:r>
        <w:t>Figure 4.2.</w:t>
      </w:r>
      <w:r w:rsidR="001A1F71">
        <w:t>7.</w:t>
      </w:r>
      <w:r w:rsidR="005C3419">
        <w:t>3</w:t>
      </w:r>
      <w:r>
        <w:t>.</w:t>
      </w:r>
      <w:r w:rsidR="005C3419">
        <w:t>2</w:t>
      </w:r>
      <w:r>
        <w:t xml:space="preserve">-1: RCS to </w:t>
      </w:r>
      <w:r w:rsidR="00AB65C7">
        <w:t>M</w:t>
      </w:r>
      <w:r>
        <w:t xml:space="preserve">MS interworking at the </w:t>
      </w:r>
      <w:r w:rsidR="005C3419">
        <w:t>originating</w:t>
      </w:r>
      <w:r>
        <w:t xml:space="preserve"> end</w:t>
      </w:r>
    </w:p>
    <w:p w14:paraId="0B5D0FB5" w14:textId="1A6279CE" w:rsidR="00AB5B58" w:rsidRDefault="008F5349" w:rsidP="00AB5B58">
      <w:pPr>
        <w:spacing w:before="120"/>
      </w:pPr>
      <w:r>
        <w:t>For RCS LI, the RCS Server (A) present in the CSP domain A provides the LI functions when User (A) is a target for RCS in CSP domain A</w:t>
      </w:r>
      <w:r w:rsidR="005C3419">
        <w:t xml:space="preserve">. </w:t>
      </w:r>
      <w:r>
        <w:t>The RCS Server provide</w:t>
      </w:r>
      <w:r w:rsidR="00AB5B58">
        <w:t>s</w:t>
      </w:r>
      <w:r>
        <w:t xml:space="preserve"> both IRI-POI and CC-POI functions.</w:t>
      </w:r>
      <w:r w:rsidR="00AB5B58" w:rsidRPr="00AB5B58">
        <w:t xml:space="preserve"> </w:t>
      </w:r>
      <w:r w:rsidR="00AB5B58">
        <w:t>Since the terminating domain does not support, there is no LI for RCS in the terminating domain.</w:t>
      </w:r>
    </w:p>
    <w:p w14:paraId="7B0C7303" w14:textId="4EE792B3" w:rsidR="00BA1051" w:rsidRDefault="00692E29" w:rsidP="00BA1051">
      <w:pPr>
        <w:spacing w:before="120"/>
      </w:pPr>
      <w:r>
        <w:t xml:space="preserve">For </w:t>
      </w:r>
      <w:r w:rsidR="001A1F71">
        <w:t>M</w:t>
      </w:r>
      <w:r>
        <w:t xml:space="preserve">MS LI, the </w:t>
      </w:r>
      <w:r w:rsidR="001A1F71">
        <w:t>MMS Proxy/Relay Server</w:t>
      </w:r>
      <w:r w:rsidR="005C3419">
        <w:t xml:space="preserve"> (</w:t>
      </w:r>
      <w:r w:rsidR="00AB5B58">
        <w:t>B</w:t>
      </w:r>
      <w:r w:rsidR="005C3419">
        <w:t>)</w:t>
      </w:r>
      <w:r w:rsidR="001A1F71">
        <w:t xml:space="preserve"> present in </w:t>
      </w:r>
      <w:r w:rsidR="005C3419">
        <w:t xml:space="preserve">CSP domain </w:t>
      </w:r>
      <w:r w:rsidR="00AB5B58">
        <w:t>B</w:t>
      </w:r>
      <w:r w:rsidR="00BA1051">
        <w:t xml:space="preserve"> </w:t>
      </w:r>
      <w:r>
        <w:t xml:space="preserve">provides the LI functions when </w:t>
      </w:r>
      <w:r w:rsidR="005C3419">
        <w:t>User (B) is a target for messaging in MMS domain B. M</w:t>
      </w:r>
      <w:r w:rsidR="001A1F71">
        <w:t>MS Proxy/Relay Server provide</w:t>
      </w:r>
      <w:r w:rsidR="0089041D">
        <w:t>s</w:t>
      </w:r>
      <w:r w:rsidR="001A1F71">
        <w:t xml:space="preserve"> t</w:t>
      </w:r>
      <w:r>
        <w:t xml:space="preserve">he IRI-POI </w:t>
      </w:r>
      <w:r w:rsidR="001A1F71">
        <w:t xml:space="preserve">and CC-POI </w:t>
      </w:r>
      <w:r>
        <w:t>function</w:t>
      </w:r>
      <w:r w:rsidR="001A1F71">
        <w:t>s</w:t>
      </w:r>
      <w:r>
        <w:t>.</w:t>
      </w:r>
    </w:p>
    <w:p w14:paraId="1FE7A8F0" w14:textId="4C1E6A61" w:rsidR="00B77E67" w:rsidRDefault="00B77E67" w:rsidP="00714237">
      <w:pPr>
        <w:pStyle w:val="Heading5"/>
      </w:pPr>
      <w:r>
        <w:t>4.2.</w:t>
      </w:r>
      <w:r w:rsidR="00AB65C7">
        <w:t>7</w:t>
      </w:r>
      <w:r>
        <w:t>.</w:t>
      </w:r>
      <w:r w:rsidR="005C3419">
        <w:t>3</w:t>
      </w:r>
      <w:r>
        <w:t>.</w:t>
      </w:r>
      <w:r w:rsidR="005C3419">
        <w:t>3</w:t>
      </w:r>
      <w:r>
        <w:tab/>
        <w:t>Originating RCS server is in third party RCS provider domain</w:t>
      </w:r>
    </w:p>
    <w:p w14:paraId="1EA19E96" w14:textId="24F3C614" w:rsidR="00B77E67" w:rsidRDefault="00B77E67" w:rsidP="00B77E67">
      <w:pPr>
        <w:pStyle w:val="NO"/>
        <w:ind w:left="0" w:firstLine="0"/>
      </w:pPr>
      <w:r>
        <w:t>The figure 4.2.</w:t>
      </w:r>
      <w:r w:rsidR="001A1F71">
        <w:t>7</w:t>
      </w:r>
      <w:r>
        <w:t>.</w:t>
      </w:r>
      <w:r w:rsidR="005C3419">
        <w:t>3</w:t>
      </w:r>
      <w:r>
        <w:t>.</w:t>
      </w:r>
      <w:r w:rsidR="005C3419">
        <w:t>3</w:t>
      </w:r>
      <w:r>
        <w:t xml:space="preserve">-1 illustrates a case </w:t>
      </w:r>
      <w:r w:rsidR="00714237">
        <w:t xml:space="preserve">of </w:t>
      </w:r>
      <w:r w:rsidR="00AB65C7">
        <w:t>RCS to MMS interworking when</w:t>
      </w:r>
      <w:r>
        <w:t xml:space="preserve"> User (A)</w:t>
      </w:r>
      <w:r w:rsidR="00917877">
        <w:t xml:space="preserve"> served by CSP domain A1 </w:t>
      </w:r>
      <w:r>
        <w:t xml:space="preserve">is a target in the </w:t>
      </w:r>
      <w:r w:rsidR="00917877">
        <w:t xml:space="preserve">third party RCS provider domain A and </w:t>
      </w:r>
      <w:r>
        <w:t>User (B) is a target</w:t>
      </w:r>
      <w:r w:rsidR="0089041D">
        <w:t xml:space="preserve"> for messaging</w:t>
      </w:r>
      <w:r>
        <w:t xml:space="preserve"> in the CSP domain B.</w:t>
      </w:r>
    </w:p>
    <w:p w14:paraId="394DA4C1" w14:textId="5701CBE4" w:rsidR="00B77E67" w:rsidRDefault="0089041D" w:rsidP="00B77E67">
      <w:pPr>
        <w:pStyle w:val="NO"/>
        <w:ind w:left="0" w:firstLine="0"/>
      </w:pPr>
      <w:r>
        <w:object w:dxaOrig="30348" w:dyaOrig="9480" w14:anchorId="538DFAE4">
          <v:shape id="_x0000_i1028" type="#_x0000_t75" style="width:480.85pt;height:149.55pt" o:ole="">
            <v:imagedata r:id="rId14" o:title=""/>
          </v:shape>
          <o:OLEObject Type="Embed" ProgID="Visio.Drawing.15" ShapeID="_x0000_i1028" DrawAspect="Content" ObjectID="_1813061997" r:id="rId15"/>
        </w:object>
      </w:r>
    </w:p>
    <w:p w14:paraId="72B645CB" w14:textId="3702BA11" w:rsidR="00B77E67" w:rsidRDefault="00B77E67" w:rsidP="00B77E67">
      <w:pPr>
        <w:pStyle w:val="Caption"/>
        <w:jc w:val="center"/>
      </w:pPr>
      <w:r>
        <w:t>Figure 4.2.</w:t>
      </w:r>
      <w:r w:rsidR="00AB65C7">
        <w:t>7</w:t>
      </w:r>
      <w:r>
        <w:t>.</w:t>
      </w:r>
      <w:r w:rsidR="005C3419">
        <w:t>3</w:t>
      </w:r>
      <w:r>
        <w:t>.</w:t>
      </w:r>
      <w:r w:rsidR="005C3419">
        <w:t>3</w:t>
      </w:r>
      <w:r>
        <w:t xml:space="preserve">-1: RCS to </w:t>
      </w:r>
      <w:r w:rsidR="00AB65C7">
        <w:t>MMS</w:t>
      </w:r>
      <w:r>
        <w:t xml:space="preserve"> interworking at the </w:t>
      </w:r>
      <w:r w:rsidR="005C3419">
        <w:t>originating</w:t>
      </w:r>
      <w:r>
        <w:t xml:space="preserve"> end</w:t>
      </w:r>
    </w:p>
    <w:p w14:paraId="08790CF1" w14:textId="1BAFAAEB" w:rsidR="00B77E67" w:rsidRDefault="006E5522" w:rsidP="00B77E67">
      <w:pPr>
        <w:spacing w:before="120"/>
      </w:pPr>
      <w:r>
        <w:t>T</w:t>
      </w:r>
      <w:r w:rsidR="00B77E67">
        <w:t xml:space="preserve">he RCS Server (A) present in the </w:t>
      </w:r>
      <w:r w:rsidR="00C92D17">
        <w:t>third party RCS service provider domain</w:t>
      </w:r>
      <w:r w:rsidR="00B77E67">
        <w:t xml:space="preserve"> A provides the LI functions when User (A) is a target for RCS in </w:t>
      </w:r>
      <w:r w:rsidR="00C92D17">
        <w:t>third party RCS service provider domain</w:t>
      </w:r>
      <w:r w:rsidR="00B77E67">
        <w:t xml:space="preserve"> A</w:t>
      </w:r>
      <w:r w:rsidR="005C3419">
        <w:t>.</w:t>
      </w:r>
      <w:r w:rsidR="009377CA">
        <w:t xml:space="preserve"> </w:t>
      </w:r>
      <w:r w:rsidR="005C3419">
        <w:t>T</w:t>
      </w:r>
      <w:r w:rsidR="00B77E67">
        <w:t>he RCS Server provide</w:t>
      </w:r>
      <w:r w:rsidR="005C3419">
        <w:t>s</w:t>
      </w:r>
      <w:r w:rsidR="00B77E67">
        <w:t xml:space="preserve"> both IRI-POI and CC-POI functions.</w:t>
      </w:r>
    </w:p>
    <w:p w14:paraId="568B085B" w14:textId="7EA8FEFB" w:rsidR="0089041D" w:rsidRDefault="0089041D" w:rsidP="0089041D">
      <w:pPr>
        <w:spacing w:before="120"/>
      </w:pPr>
      <w:r>
        <w:t>For MMS LI, the MMS Proxy/Relay Server (B) present in CSP domain B provides the LI functions when User (B) is a target for messaging in MMS domain B. MMS Proxy/Relay Server provides the IRI-POI and CC-POI functions.</w:t>
      </w:r>
    </w:p>
    <w:p w14:paraId="43CACF99" w14:textId="77777777" w:rsidR="0089041D" w:rsidRDefault="0089041D" w:rsidP="00B77E67">
      <w:pPr>
        <w:spacing w:before="120"/>
      </w:pPr>
    </w:p>
    <w:p w14:paraId="457ADE1D" w14:textId="1FA5509F" w:rsidR="000E024D" w:rsidRDefault="000E024D" w:rsidP="000E024D">
      <w:pPr>
        <w:tabs>
          <w:tab w:val="left" w:pos="709"/>
        </w:tabs>
        <w:jc w:val="center"/>
        <w:rPr>
          <w:rFonts w:ascii="Arial" w:hAnsi="Arial"/>
          <w:color w:val="auto"/>
          <w:sz w:val="36"/>
        </w:rPr>
      </w:pPr>
      <w:r w:rsidRPr="004A20D0">
        <w:rPr>
          <w:bCs/>
          <w:color w:val="7030A0"/>
          <w:sz w:val="56"/>
          <w:szCs w:val="56"/>
        </w:rPr>
        <w:t xml:space="preserve">***** </w:t>
      </w:r>
      <w:r>
        <w:rPr>
          <w:bCs/>
          <w:color w:val="7030A0"/>
          <w:sz w:val="56"/>
          <w:szCs w:val="56"/>
        </w:rPr>
        <w:t>End of n</w:t>
      </w:r>
      <w:r w:rsidRPr="004A20D0">
        <w:rPr>
          <w:bCs/>
          <w:color w:val="7030A0"/>
          <w:sz w:val="56"/>
          <w:szCs w:val="56"/>
        </w:rPr>
        <w:t>ew text ****</w:t>
      </w:r>
    </w:p>
    <w:p w14:paraId="5DB25EA9" w14:textId="77777777" w:rsidR="003746FA" w:rsidRPr="003746FA" w:rsidRDefault="003746FA" w:rsidP="003746FA"/>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B672" w14:textId="77777777" w:rsidR="00EE57EE" w:rsidRDefault="00EE57EE">
      <w:r>
        <w:separator/>
      </w:r>
    </w:p>
    <w:p w14:paraId="28A7F7FA" w14:textId="77777777" w:rsidR="00EE57EE" w:rsidRDefault="00EE57EE"/>
  </w:endnote>
  <w:endnote w:type="continuationSeparator" w:id="0">
    <w:p w14:paraId="25F178F6" w14:textId="77777777" w:rsidR="00EE57EE" w:rsidRDefault="00EE57EE">
      <w:r>
        <w:continuationSeparator/>
      </w:r>
    </w:p>
    <w:p w14:paraId="3BBA4C49" w14:textId="77777777" w:rsidR="00EE57EE" w:rsidRDefault="00EE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F81A" w14:textId="77777777" w:rsidR="00EE57EE" w:rsidRDefault="00EE57EE">
      <w:r>
        <w:separator/>
      </w:r>
    </w:p>
    <w:p w14:paraId="0975A11D" w14:textId="77777777" w:rsidR="00EE57EE" w:rsidRDefault="00EE57EE"/>
  </w:footnote>
  <w:footnote w:type="continuationSeparator" w:id="0">
    <w:p w14:paraId="5EE56B3D" w14:textId="77777777" w:rsidR="00EE57EE" w:rsidRDefault="00EE57EE">
      <w:r>
        <w:continuationSeparator/>
      </w:r>
    </w:p>
    <w:p w14:paraId="224FF56E" w14:textId="77777777" w:rsidR="00EE57EE" w:rsidRDefault="00EE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5"/>
  </w:num>
  <w:num w:numId="12" w16cid:durableId="1168712691">
    <w:abstractNumId w:val="3"/>
  </w:num>
  <w:num w:numId="13" w16cid:durableId="1888450267">
    <w:abstractNumId w:val="12"/>
  </w:num>
  <w:num w:numId="14" w16cid:durableId="528102457">
    <w:abstractNumId w:val="1"/>
  </w:num>
  <w:num w:numId="15" w16cid:durableId="288098935">
    <w:abstractNumId w:val="13"/>
  </w:num>
  <w:num w:numId="16" w16cid:durableId="228732913">
    <w:abstractNumId w:val="14"/>
  </w:num>
  <w:num w:numId="17" w16cid:durableId="1733844299">
    <w:abstractNumId w:val="0"/>
  </w:num>
  <w:num w:numId="18" w16cid:durableId="376514767">
    <w:abstractNumId w:val="18"/>
  </w:num>
  <w:num w:numId="19" w16cid:durableId="1856261258">
    <w:abstractNumId w:val="7"/>
  </w:num>
  <w:num w:numId="20" w16cid:durableId="1151362072">
    <w:abstractNumId w:val="11"/>
  </w:num>
  <w:num w:numId="21" w16cid:durableId="115090289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2654F"/>
    <w:rsid w:val="00030037"/>
    <w:rsid w:val="0003196A"/>
    <w:rsid w:val="00033505"/>
    <w:rsid w:val="00033B5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2945"/>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24D"/>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2A8"/>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1F71"/>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546"/>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01"/>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01B"/>
    <w:rsid w:val="002567C7"/>
    <w:rsid w:val="00260F18"/>
    <w:rsid w:val="00261129"/>
    <w:rsid w:val="002631BB"/>
    <w:rsid w:val="002654FE"/>
    <w:rsid w:val="0026573B"/>
    <w:rsid w:val="00266461"/>
    <w:rsid w:val="002715F6"/>
    <w:rsid w:val="00272EC0"/>
    <w:rsid w:val="002739F5"/>
    <w:rsid w:val="002743C7"/>
    <w:rsid w:val="00276A7D"/>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1CE6"/>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4C3D"/>
    <w:rsid w:val="00375AF5"/>
    <w:rsid w:val="00375D15"/>
    <w:rsid w:val="0037676C"/>
    <w:rsid w:val="00376B54"/>
    <w:rsid w:val="00381662"/>
    <w:rsid w:val="003878DD"/>
    <w:rsid w:val="00390B4B"/>
    <w:rsid w:val="00391C35"/>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A640A"/>
    <w:rsid w:val="004B10F9"/>
    <w:rsid w:val="004B3EA6"/>
    <w:rsid w:val="004B4ACB"/>
    <w:rsid w:val="004B4BBE"/>
    <w:rsid w:val="004B629A"/>
    <w:rsid w:val="004B6360"/>
    <w:rsid w:val="004C0716"/>
    <w:rsid w:val="004C1C76"/>
    <w:rsid w:val="004C34C8"/>
    <w:rsid w:val="004C37C3"/>
    <w:rsid w:val="004C3BBE"/>
    <w:rsid w:val="004C6D69"/>
    <w:rsid w:val="004D0C39"/>
    <w:rsid w:val="004D1067"/>
    <w:rsid w:val="004D2CE3"/>
    <w:rsid w:val="004D35C5"/>
    <w:rsid w:val="004D583E"/>
    <w:rsid w:val="004D5AB6"/>
    <w:rsid w:val="004D63ED"/>
    <w:rsid w:val="004D6627"/>
    <w:rsid w:val="004D70CB"/>
    <w:rsid w:val="004E199D"/>
    <w:rsid w:val="004E7099"/>
    <w:rsid w:val="004E71BC"/>
    <w:rsid w:val="004E732C"/>
    <w:rsid w:val="004F2EE5"/>
    <w:rsid w:val="004F7B80"/>
    <w:rsid w:val="005019B5"/>
    <w:rsid w:val="00501D10"/>
    <w:rsid w:val="00502733"/>
    <w:rsid w:val="00502CCD"/>
    <w:rsid w:val="00504DFF"/>
    <w:rsid w:val="00506226"/>
    <w:rsid w:val="00511B47"/>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A7A5B"/>
    <w:rsid w:val="005B07D5"/>
    <w:rsid w:val="005B0D08"/>
    <w:rsid w:val="005B2E7F"/>
    <w:rsid w:val="005B5220"/>
    <w:rsid w:val="005B6712"/>
    <w:rsid w:val="005B7F3C"/>
    <w:rsid w:val="005C3419"/>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2D5"/>
    <w:rsid w:val="00624F30"/>
    <w:rsid w:val="006258D4"/>
    <w:rsid w:val="006266EE"/>
    <w:rsid w:val="006270FE"/>
    <w:rsid w:val="0063271A"/>
    <w:rsid w:val="006338B4"/>
    <w:rsid w:val="006345A6"/>
    <w:rsid w:val="006352EC"/>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082"/>
    <w:rsid w:val="00680444"/>
    <w:rsid w:val="006848B2"/>
    <w:rsid w:val="006868ED"/>
    <w:rsid w:val="00690D7E"/>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5DD"/>
    <w:rsid w:val="007C5632"/>
    <w:rsid w:val="007C67DC"/>
    <w:rsid w:val="007D101A"/>
    <w:rsid w:val="007D18C4"/>
    <w:rsid w:val="007D1A35"/>
    <w:rsid w:val="007D3103"/>
    <w:rsid w:val="007D3236"/>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ED3"/>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041D"/>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26E59"/>
    <w:rsid w:val="009309AE"/>
    <w:rsid w:val="00935939"/>
    <w:rsid w:val="00935959"/>
    <w:rsid w:val="009366B1"/>
    <w:rsid w:val="009377CA"/>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6DF"/>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3113"/>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5B58"/>
    <w:rsid w:val="00AB65C7"/>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250B"/>
    <w:rsid w:val="00B02C38"/>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30543"/>
    <w:rsid w:val="00C30B9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64883"/>
    <w:rsid w:val="00C70C3A"/>
    <w:rsid w:val="00C75EDD"/>
    <w:rsid w:val="00C80457"/>
    <w:rsid w:val="00C80E55"/>
    <w:rsid w:val="00C810F1"/>
    <w:rsid w:val="00C81926"/>
    <w:rsid w:val="00C82D47"/>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2920"/>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1D98"/>
    <w:rsid w:val="00D85B36"/>
    <w:rsid w:val="00D85D29"/>
    <w:rsid w:val="00D864B9"/>
    <w:rsid w:val="00D86DF7"/>
    <w:rsid w:val="00D87FF5"/>
    <w:rsid w:val="00D900F2"/>
    <w:rsid w:val="00D91658"/>
    <w:rsid w:val="00D9266E"/>
    <w:rsid w:val="00D94238"/>
    <w:rsid w:val="00D94962"/>
    <w:rsid w:val="00D971AA"/>
    <w:rsid w:val="00D97F97"/>
    <w:rsid w:val="00DA149F"/>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56E0E"/>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061"/>
    <w:rsid w:val="00EE3B2E"/>
    <w:rsid w:val="00EE4CA2"/>
    <w:rsid w:val="00EE57EE"/>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413A"/>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835</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2025-07-01T21:03:00Z</dcterms:created>
  <dcterms:modified xsi:type="dcterms:W3CDTF">2025-07-03T19:33:00Z</dcterms:modified>
</cp:coreProperties>
</file>